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A0947" w14:textId="6D93A7D6" w:rsidR="0015381F" w:rsidRPr="002C1E36" w:rsidRDefault="0015381F" w:rsidP="0015381F">
      <w:pPr>
        <w:pStyle w:val="CRCoverPage"/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3GPP TSG CT WG1 Meeting #148</w:t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  <w:t xml:space="preserve">       C1-24</w:t>
      </w:r>
      <w:r w:rsidR="00F32AE6">
        <w:rPr>
          <w:rFonts w:cs="Arial"/>
          <w:b/>
          <w:noProof/>
          <w:sz w:val="24"/>
        </w:rPr>
        <w:t>2150</w:t>
      </w:r>
      <w:r w:rsidRPr="002C1E36">
        <w:rPr>
          <w:rFonts w:cs="Arial"/>
          <w:b/>
          <w:noProof/>
          <w:sz w:val="24"/>
        </w:rPr>
        <w:t xml:space="preserve">  </w:t>
      </w:r>
    </w:p>
    <w:p w14:paraId="639894C6" w14:textId="4DF2B7AF" w:rsidR="005E1161" w:rsidRPr="002C1E36" w:rsidRDefault="0015381F" w:rsidP="0015381F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Changsha, China, 15 – 19 April 2024</w:t>
      </w:r>
    </w:p>
    <w:p w14:paraId="0E45526A" w14:textId="02EB550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</w:p>
    <w:p w14:paraId="14775965" w14:textId="176541D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Stage-3 SAE Protocol Development</w:t>
      </w:r>
    </w:p>
    <w:p w14:paraId="41AD239A" w14:textId="5310A57F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3B8F5B" w14:textId="5F7FAF8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590C63A5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7C36EE" w:rsidRPr="008E2A18">
        <w:rPr>
          <w:lang w:eastAsia="ja-JP"/>
        </w:rPr>
        <w:t>Stage</w:t>
      </w:r>
      <w:r w:rsidR="007C36EE" w:rsidRPr="001C465F">
        <w:rPr>
          <w:lang w:eastAsia="ja-JP"/>
        </w:rPr>
        <w:t>-3 SAE Protocol Development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53C06713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 xml:space="preserve">, </w:t>
      </w:r>
      <w:r w:rsidR="007C36EE" w:rsidRPr="004B685C">
        <w:t>SAES1</w:t>
      </w:r>
      <w:r w:rsidR="00D62515" w:rsidRPr="004B685C">
        <w:t>9</w:t>
      </w:r>
      <w:r w:rsidR="007C36EE" w:rsidRPr="008E2A18">
        <w:rPr>
          <w:lang w:eastAsia="ja-JP"/>
        </w:rPr>
        <w:t>-CSFB,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>-non3GPP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42139B7E" w14:textId="0F0900AD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05411089" w14:textId="676BB4A0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6010" w:type="dxa"/>
          </w:tcPr>
          <w:p w14:paraId="2C24107E" w14:textId="67E8B977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394E8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0F00823B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2190B9BF" w14:textId="2319E6D7" w:rsidR="00394E89" w:rsidRPr="002C1E36" w:rsidRDefault="00394E89" w:rsidP="00651249">
            <w:pPr>
              <w:pStyle w:val="Guidance"/>
              <w:rPr>
                <w:rFonts w:ascii="Arial" w:hAnsi="Arial" w:cs="Arial"/>
              </w:rPr>
            </w:pPr>
            <w:r w:rsidRPr="002C1E36">
              <w:rPr>
                <w:rFonts w:ascii="Arial" w:hAnsi="Arial" w:cs="Arial"/>
              </w:rPr>
              <w:t xml:space="preserve"> 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35AC263B" w14:textId="55988EE5" w:rsidR="001E5E43" w:rsidRPr="001C465F" w:rsidRDefault="001E5E43" w:rsidP="001E5E43">
      <w:r w:rsidRPr="001C465F">
        <w:t>In Release 8, LTE was added as an access technology. The feature set in Release 8 provides a basis for EPS support. At Release 9, 10, 11, 12, 13,14, 15</w:t>
      </w:r>
      <w:r w:rsidR="003B02CA" w:rsidRPr="001C465F">
        <w:t>, 16</w:t>
      </w:r>
      <w:r w:rsidR="00D62515" w:rsidRPr="001C465F">
        <w:t>, 17</w:t>
      </w:r>
      <w:r w:rsidRPr="001C465F">
        <w:t xml:space="preserve"> and 1</w:t>
      </w:r>
      <w:r w:rsidR="00D62515" w:rsidRPr="001C465F">
        <w:t>8</w:t>
      </w:r>
      <w:r w:rsidRPr="001C465F">
        <w:t xml:space="preserve"> further work was identified. At Release 1</w:t>
      </w:r>
      <w:r w:rsidR="00D62515" w:rsidRPr="001C465F">
        <w:t>9</w:t>
      </w:r>
      <w:r w:rsidRPr="001C465F">
        <w:t xml:space="preserve"> the need for other new capabilities is being identified.</w:t>
      </w:r>
    </w:p>
    <w:p w14:paraId="700B8531" w14:textId="40D542DB" w:rsidR="00FD3A4E" w:rsidRPr="002C1E36" w:rsidRDefault="00FD3A4E" w:rsidP="00251D80">
      <w:pPr>
        <w:rPr>
          <w:rFonts w:ascii="Arial" w:hAnsi="Arial" w:cs="Arial"/>
          <w:iCs/>
        </w:rPr>
      </w:pP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1DEB59DD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 xml:space="preserve">There may be technical improvements and enhancements to EPS, not of sufficient significance to be normally covered by a work item, that can be dealt with by this work item. </w:t>
      </w:r>
    </w:p>
    <w:p w14:paraId="68E32D47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>The scope of the work also includes:</w:t>
      </w:r>
    </w:p>
    <w:p w14:paraId="6E4CED42" w14:textId="43108300" w:rsidR="00355185" w:rsidRPr="003254F4" w:rsidRDefault="00355185" w:rsidP="00355185">
      <w:pPr>
        <w:numPr>
          <w:ilvl w:val="0"/>
          <w:numId w:val="8"/>
        </w:numPr>
        <w:rPr>
          <w:lang w:val="en-US"/>
        </w:rPr>
      </w:pPr>
      <w:r w:rsidRPr="003254F4"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 w:rsidRPr="003254F4">
        <w:rPr>
          <w:lang w:val="en-US"/>
        </w:rPr>
        <w:t>1</w:t>
      </w:r>
      <w:r w:rsidR="00D62515" w:rsidRPr="003254F4">
        <w:rPr>
          <w:lang w:val="en-US"/>
        </w:rPr>
        <w:t>9</w:t>
      </w:r>
      <w:r w:rsidRPr="003254F4">
        <w:rPr>
          <w:lang w:val="en-US"/>
        </w:rPr>
        <w:t>-CSFB").</w:t>
      </w:r>
    </w:p>
    <w:p w14:paraId="1836EF78" w14:textId="77777777" w:rsidR="00355185" w:rsidRPr="003254F4" w:rsidRDefault="00355185" w:rsidP="00355185">
      <w:pPr>
        <w:numPr>
          <w:ilvl w:val="0"/>
          <w:numId w:val="8"/>
        </w:numPr>
        <w:rPr>
          <w:lang w:val="en-US"/>
        </w:rPr>
      </w:pPr>
      <w:r w:rsidRPr="003254F4">
        <w:rPr>
          <w:lang w:val="en-US"/>
        </w:rPr>
        <w:t>Impact on GPRS relating to interworking with LTE.</w:t>
      </w:r>
    </w:p>
    <w:p w14:paraId="0E8D970E" w14:textId="6DB5CE86" w:rsidR="00355185" w:rsidRPr="003254F4" w:rsidRDefault="00355185" w:rsidP="00355185">
      <w:r w:rsidRPr="003254F4">
        <w:t xml:space="preserve">Changes relating to the support of </w:t>
      </w:r>
      <w:smartTag w:uri="urn:schemas-microsoft-com:office:smarttags" w:element="stockticker">
        <w:r w:rsidRPr="003254F4">
          <w:t>EPC</w:t>
        </w:r>
      </w:smartTag>
      <w:r w:rsidRPr="003254F4">
        <w:t xml:space="preserve"> on non-3GPP accesses are covered on the separate acronym "SAES1</w:t>
      </w:r>
      <w:r w:rsidR="00D62515" w:rsidRPr="003254F4">
        <w:t>9</w:t>
      </w:r>
      <w:r w:rsidRPr="003254F4">
        <w:t>-</w:t>
      </w:r>
      <w:proofErr w:type="gramStart"/>
      <w:r w:rsidRPr="003254F4">
        <w:t>non3GPP"</w:t>
      </w:r>
      <w:proofErr w:type="gramEnd"/>
    </w:p>
    <w:p w14:paraId="68E899FF" w14:textId="77777777" w:rsidR="00355185" w:rsidRPr="003254F4" w:rsidRDefault="00355185" w:rsidP="00355185">
      <w:r w:rsidRPr="003254F4">
        <w:t>The work does not cover PS domain enhancements where parallel changes are identified to both EPS and GPRS.</w:t>
      </w:r>
    </w:p>
    <w:p w14:paraId="3E68C865" w14:textId="77777777" w:rsidR="00355185" w:rsidRPr="003254F4" w:rsidRDefault="00355185" w:rsidP="00355185">
      <w:r w:rsidRPr="003254F4">
        <w:t xml:space="preserve">The work also does not cover changes to home Node B and home </w:t>
      </w:r>
      <w:proofErr w:type="spellStart"/>
      <w:r w:rsidRPr="003254F4">
        <w:t>eNode</w:t>
      </w:r>
      <w:proofErr w:type="spellEnd"/>
      <w:r w:rsidRPr="003254F4">
        <w:t xml:space="preserve"> B.</w:t>
      </w:r>
    </w:p>
    <w:p w14:paraId="54DC8EBA" w14:textId="77777777" w:rsidR="00355185" w:rsidRPr="003254F4" w:rsidRDefault="00355185" w:rsidP="00355185">
      <w:r w:rsidRPr="003254F4">
        <w:t>The work also does not cover changes or enhancements to functionality related to machine-type communications (MTC).</w:t>
      </w:r>
    </w:p>
    <w:p w14:paraId="2C5C4CB7" w14:textId="77777777" w:rsidR="00355185" w:rsidRPr="002C1E36" w:rsidRDefault="00355185" w:rsidP="00355185">
      <w:pPr>
        <w:rPr>
          <w:rFonts w:ascii="Arial" w:hAnsi="Arial" w:cs="Arial"/>
          <w:lang w:val="en-US"/>
        </w:rPr>
      </w:pPr>
      <w:r w:rsidRPr="003254F4">
        <w:t>The work item is not a substitute for issues where a feature has already been created by other WG (a separate building block should be created for that WID), or for work involving significant changes over multiple CRs in CT1 (where a separate feature WID should be created).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55185" w:rsidRPr="002C1E36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3254F4" w:rsidRDefault="00355185" w:rsidP="00355185">
            <w:pPr>
              <w:spacing w:after="0"/>
            </w:pPr>
            <w:r w:rsidRPr="003254F4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3254F4" w:rsidRDefault="00355185" w:rsidP="00355185">
            <w:pPr>
              <w:spacing w:after="0"/>
            </w:pPr>
            <w:r w:rsidRPr="003254F4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AE42FFD" w:rsidR="00355185" w:rsidRPr="003254F4" w:rsidRDefault="00355185" w:rsidP="00355185">
            <w:pPr>
              <w:spacing w:after="0"/>
            </w:pPr>
            <w:r w:rsidRPr="003254F4">
              <w:t>TSG#</w:t>
            </w:r>
            <w:r w:rsidR="001E550C" w:rsidRPr="003254F4">
              <w:t>1</w:t>
            </w:r>
            <w:r w:rsidR="002F1406" w:rsidRPr="003254F4">
              <w:t>09</w:t>
            </w:r>
            <w:r w:rsidR="00B2528E" w:rsidRPr="003254F4">
              <w:t xml:space="preserve"> </w:t>
            </w:r>
            <w:r w:rsidRPr="003254F4">
              <w:t>(</w:t>
            </w:r>
            <w:r w:rsidR="002F1406" w:rsidRPr="003254F4">
              <w:t>September</w:t>
            </w:r>
            <w:r w:rsidRPr="003254F4">
              <w:t xml:space="preserve"> 20</w:t>
            </w:r>
            <w:r w:rsidR="00B2528E" w:rsidRPr="003254F4">
              <w:t>2</w:t>
            </w:r>
            <w:r w:rsidR="00F27500" w:rsidRPr="003254F4">
              <w:t>5</w:t>
            </w:r>
            <w:r w:rsidRPr="003254F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2C1E36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2F1406" w:rsidRPr="003254F4" w:rsidRDefault="002F1406" w:rsidP="002F1406">
            <w:pPr>
              <w:spacing w:after="0"/>
            </w:pPr>
            <w:r w:rsidRPr="003254F4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1AA9463F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24.301;  </w:t>
            </w:r>
          </w:p>
          <w:p w14:paraId="6AF8AA43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72D307AA" w14:textId="60A8C233" w:rsidR="002F1406" w:rsidRPr="003254F4" w:rsidRDefault="002F1406" w:rsidP="002F1406">
            <w:pPr>
              <w:spacing w:after="0"/>
            </w:pPr>
            <w:r w:rsidRPr="003254F4"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2F1406" w:rsidRPr="003254F4" w:rsidRDefault="002F1406" w:rsidP="002F1406">
            <w:pPr>
              <w:spacing w:after="0"/>
            </w:pPr>
            <w:r w:rsidRPr="003254F4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026E697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2F1406" w:rsidRPr="003254F4" w:rsidRDefault="002F1406" w:rsidP="002F1406">
            <w:pPr>
              <w:spacing w:after="0"/>
            </w:pPr>
            <w:r w:rsidRPr="003254F4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27A62A4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2F1406" w:rsidRPr="003254F4" w:rsidRDefault="002F1406" w:rsidP="002F1406">
            <w:pPr>
              <w:spacing w:after="0"/>
            </w:pPr>
            <w:r w:rsidRPr="003254F4"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40061D1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2F1406" w:rsidRPr="003254F4" w:rsidRDefault="002F1406" w:rsidP="002F1406">
            <w:pPr>
              <w:spacing w:after="0"/>
            </w:pPr>
            <w:r w:rsidRPr="003254F4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2F761A1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2F1406" w:rsidRPr="003254F4" w:rsidRDefault="002F1406" w:rsidP="002F1406">
            <w:pPr>
              <w:spacing w:after="0"/>
            </w:pPr>
            <w:r w:rsidRPr="003254F4"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2C7DE5B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2F1406" w:rsidRPr="003254F4" w:rsidRDefault="002F1406" w:rsidP="002F1406">
            <w:pPr>
              <w:spacing w:after="0"/>
            </w:pPr>
            <w:r w:rsidRPr="003254F4"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06E94815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2F1406" w:rsidRPr="003254F4" w:rsidRDefault="002F1406" w:rsidP="002F1406">
            <w:pPr>
              <w:spacing w:after="0"/>
            </w:pPr>
            <w:r w:rsidRPr="003254F4"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909BE1A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2F1406" w:rsidRPr="003254F4" w:rsidRDefault="002F1406" w:rsidP="002F1406">
            <w:pPr>
              <w:spacing w:after="0"/>
            </w:pPr>
            <w:r w:rsidRPr="003254F4"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186D937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2F1406" w:rsidRPr="003254F4" w:rsidRDefault="002F1406" w:rsidP="002F1406">
            <w:pPr>
              <w:spacing w:after="0"/>
            </w:pPr>
            <w:r w:rsidRPr="003254F4"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2396DC61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29.118; </w:t>
            </w:r>
          </w:p>
          <w:p w14:paraId="6D91329A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58515B94" w14:textId="764F3514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2DEA7D9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2F1406" w:rsidRPr="003254F4" w:rsidRDefault="002F1406" w:rsidP="002F1406">
            <w:pPr>
              <w:spacing w:after="0"/>
            </w:pPr>
            <w:r w:rsidRPr="003254F4"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567BAFC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2F1406" w:rsidRPr="003254F4" w:rsidRDefault="002F1406" w:rsidP="002F1406">
            <w:pPr>
              <w:spacing w:after="0"/>
            </w:pPr>
            <w:r w:rsidRPr="003254F4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1228898D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2C1E36" w:rsidRDefault="003B02CA" w:rsidP="0052360C">
      <w:pPr>
        <w:ind w:right="-99"/>
        <w:rPr>
          <w:rFonts w:ascii="Arial" w:hAnsi="Arial" w:cs="Arial"/>
          <w:lang w:val="en-US"/>
        </w:rPr>
      </w:pPr>
      <w:r w:rsidRPr="003254F4">
        <w:rPr>
          <w:lang w:val="en-US"/>
        </w:rPr>
        <w:t>Sethi, Anuj</w:t>
      </w:r>
      <w:r w:rsidR="00B2528E" w:rsidRPr="003254F4">
        <w:rPr>
          <w:lang w:val="en-US"/>
        </w:rPr>
        <w:t>, InterDigital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 w:rsidRPr="003254F4">
        <w:rPr>
          <w:lang w:val="en-US"/>
        </w:rPr>
        <w:t>anuj</w:t>
      </w:r>
      <w:r w:rsidR="00B2528E" w:rsidRPr="003254F4">
        <w:rPr>
          <w:lang w:val="en-US"/>
        </w:rPr>
        <w:t>.</w:t>
      </w:r>
      <w:r w:rsidRPr="003254F4">
        <w:rPr>
          <w:lang w:val="en-US"/>
        </w:rPr>
        <w:t>sethi</w:t>
      </w:r>
      <w:r w:rsidR="00B2528E" w:rsidRPr="003254F4">
        <w:rPr>
          <w:lang w:val="en-US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</w:t>
      </w:r>
      <w:proofErr w:type="gramStart"/>
      <w:r w:rsidRPr="002C1E36">
        <w:t>WGs</w:t>
      </w:r>
      <w:proofErr w:type="gramEnd"/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0C2A5361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ECD679C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1DD92424" w:rsidR="0048267C" w:rsidRPr="002C1E36" w:rsidRDefault="00152861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Deutsche Telekom</w:t>
            </w:r>
          </w:p>
        </w:tc>
      </w:tr>
      <w:tr w:rsidR="00025316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59B6CC83" w:rsidR="00025316" w:rsidRPr="002C1E36" w:rsidRDefault="00025316" w:rsidP="001C5C86">
            <w:pPr>
              <w:pStyle w:val="TAL"/>
              <w:rPr>
                <w:rFonts w:cs="Arial"/>
              </w:rPr>
            </w:pPr>
          </w:p>
        </w:tc>
      </w:tr>
      <w:tr w:rsidR="00025316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54D09CD3" w:rsidR="00025316" w:rsidRPr="002C1E36" w:rsidRDefault="00025316" w:rsidP="001C5C86">
            <w:pPr>
              <w:pStyle w:val="TAL"/>
              <w:rPr>
                <w:rFonts w:cs="Arial"/>
              </w:rPr>
            </w:pPr>
          </w:p>
        </w:tc>
      </w:tr>
      <w:tr w:rsidR="002A632E" w:rsidRPr="002C1E36" w14:paraId="3588D35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F7DBB58" w14:textId="621D1F52" w:rsidR="002A632E" w:rsidRPr="002C1E36" w:rsidRDefault="002A632E" w:rsidP="001C5C86">
            <w:pPr>
              <w:pStyle w:val="TAL"/>
              <w:rPr>
                <w:rFonts w:cs="Arial"/>
              </w:rPr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BF2C5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B563" w14:textId="77777777" w:rsidR="00BF2C5C" w:rsidRDefault="00BF2C5C">
      <w:r>
        <w:separator/>
      </w:r>
    </w:p>
  </w:endnote>
  <w:endnote w:type="continuationSeparator" w:id="0">
    <w:p w14:paraId="5F671F45" w14:textId="77777777" w:rsidR="00BF2C5C" w:rsidRDefault="00BF2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C43D7" w14:textId="77777777" w:rsidR="00BF2C5C" w:rsidRDefault="00BF2C5C">
      <w:r>
        <w:separator/>
      </w:r>
    </w:p>
  </w:footnote>
  <w:footnote w:type="continuationSeparator" w:id="0">
    <w:p w14:paraId="190E9435" w14:textId="77777777" w:rsidR="00BF2C5C" w:rsidRDefault="00BF2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5"/>
  </w:num>
  <w:num w:numId="3" w16cid:durableId="1453090359">
    <w:abstractNumId w:val="4"/>
  </w:num>
  <w:num w:numId="4" w16cid:durableId="1703162617">
    <w:abstractNumId w:val="2"/>
  </w:num>
  <w:num w:numId="5" w16cid:durableId="4133392">
    <w:abstractNumId w:val="9"/>
  </w:num>
  <w:num w:numId="6" w16cid:durableId="810052614">
    <w:abstractNumId w:val="8"/>
  </w:num>
  <w:num w:numId="7" w16cid:durableId="102845940">
    <w:abstractNumId w:val="1"/>
  </w:num>
  <w:num w:numId="8" w16cid:durableId="1522627122">
    <w:abstractNumId w:val="6"/>
  </w:num>
  <w:num w:numId="9" w16cid:durableId="1633973470">
    <w:abstractNumId w:val="7"/>
  </w:num>
  <w:num w:numId="10" w16cid:durableId="8186891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0C54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BF7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20541"/>
    <w:rsid w:val="001211F3"/>
    <w:rsid w:val="00127B5D"/>
    <w:rsid w:val="00152861"/>
    <w:rsid w:val="0015381F"/>
    <w:rsid w:val="00173998"/>
    <w:rsid w:val="00174617"/>
    <w:rsid w:val="001759A7"/>
    <w:rsid w:val="001932CA"/>
    <w:rsid w:val="001A4192"/>
    <w:rsid w:val="001C465F"/>
    <w:rsid w:val="001C5C86"/>
    <w:rsid w:val="001C718D"/>
    <w:rsid w:val="001E14C4"/>
    <w:rsid w:val="001E550C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A632E"/>
    <w:rsid w:val="002C1C50"/>
    <w:rsid w:val="002C1E36"/>
    <w:rsid w:val="002E6A7D"/>
    <w:rsid w:val="002E7A9E"/>
    <w:rsid w:val="002F1406"/>
    <w:rsid w:val="002F3C41"/>
    <w:rsid w:val="002F6C5C"/>
    <w:rsid w:val="0030045C"/>
    <w:rsid w:val="0031354F"/>
    <w:rsid w:val="003205AD"/>
    <w:rsid w:val="003254F4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5C52"/>
    <w:rsid w:val="004B685C"/>
    <w:rsid w:val="004C634D"/>
    <w:rsid w:val="004D24B9"/>
    <w:rsid w:val="004E2CE2"/>
    <w:rsid w:val="004E5172"/>
    <w:rsid w:val="004E6F8A"/>
    <w:rsid w:val="00502CD2"/>
    <w:rsid w:val="00504E33"/>
    <w:rsid w:val="00513A46"/>
    <w:rsid w:val="0052360C"/>
    <w:rsid w:val="0055216E"/>
    <w:rsid w:val="00552C2C"/>
    <w:rsid w:val="005543D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35CB0"/>
    <w:rsid w:val="009428A9"/>
    <w:rsid w:val="009437A2"/>
    <w:rsid w:val="00944B28"/>
    <w:rsid w:val="00967838"/>
    <w:rsid w:val="00970C58"/>
    <w:rsid w:val="0097234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6A"/>
    <w:rsid w:val="00AE25BF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672F"/>
    <w:rsid w:val="00B567D1"/>
    <w:rsid w:val="00B67D3B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D06117"/>
    <w:rsid w:val="00D31CC8"/>
    <w:rsid w:val="00D32678"/>
    <w:rsid w:val="00D521C1"/>
    <w:rsid w:val="00D57037"/>
    <w:rsid w:val="00D6251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0EFC"/>
    <w:rsid w:val="00E0213F"/>
    <w:rsid w:val="00E033E0"/>
    <w:rsid w:val="00E1026B"/>
    <w:rsid w:val="00E13CB2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6C4A"/>
    <w:rsid w:val="00F921F1"/>
    <w:rsid w:val="00FB127E"/>
    <w:rsid w:val="00FC0804"/>
    <w:rsid w:val="00FC1C30"/>
    <w:rsid w:val="00FC1EE9"/>
    <w:rsid w:val="00FC39B2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23a22248-acb0-4303-bd1b-c36b2527d0a2"/>
    <ds:schemaRef ds:uri="http://schemas.microsoft.com/office/2006/metadata/properties"/>
    <ds:schemaRef ds:uri="e32f50e1-6846-4d7d-ad60-ccd6877e6c5e"/>
    <ds:schemaRef ds:uri="http://schemas.microsoft.com/office/infopath/2007/PartnerControls"/>
    <ds:schemaRef ds:uri="http://schemas.microsoft.com/sharepoint/v4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661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37</cp:revision>
  <cp:lastPrinted>2000-02-29T10:31:00Z</cp:lastPrinted>
  <dcterms:created xsi:type="dcterms:W3CDTF">2022-05-02T13:35:00Z</dcterms:created>
  <dcterms:modified xsi:type="dcterms:W3CDTF">2024-04-05T18:51:00Z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